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5D46" w:rsidRDefault="00645D46">
      <w:r>
        <w:rPr>
          <w:noProof/>
          <w:lang w:eastAsia="ru-RU"/>
        </w:rPr>
        <w:pict>
          <v:rect id="_x0000_s1026" style="position:absolute;margin-left:10.8pt;margin-top:7.2pt;width:156.75pt;height:50.25pt;z-index:251658240">
            <v:textbox>
              <w:txbxContent>
                <w:p w:rsidR="00645D46" w:rsidRPr="00893213" w:rsidRDefault="00645D46" w:rsidP="00893213">
                  <w:pPr>
                    <w:spacing w:after="0"/>
                    <w:jc w:val="center"/>
                    <w:rPr>
                      <w:sz w:val="16"/>
                      <w:szCs w:val="16"/>
                    </w:rPr>
                  </w:pPr>
                  <w:r w:rsidRPr="00893213">
                    <w:rPr>
                      <w:sz w:val="16"/>
                      <w:szCs w:val="16"/>
                    </w:rPr>
                    <w:t>СХЕМА РАЗМЕЩЕНИЯ</w:t>
                  </w:r>
                </w:p>
                <w:p w:rsidR="00645D46" w:rsidRPr="00893213" w:rsidRDefault="00645D46" w:rsidP="00893213">
                  <w:pPr>
                    <w:spacing w:after="0"/>
                    <w:jc w:val="center"/>
                    <w:rPr>
                      <w:sz w:val="16"/>
                      <w:szCs w:val="16"/>
                    </w:rPr>
                  </w:pPr>
                  <w:r w:rsidRPr="00893213">
                    <w:rPr>
                      <w:sz w:val="16"/>
                      <w:szCs w:val="16"/>
                    </w:rPr>
                    <w:t>нестационарных торговых объектов</w:t>
                  </w:r>
                </w:p>
                <w:p w:rsidR="00645D46" w:rsidRPr="00893213" w:rsidRDefault="00645D46" w:rsidP="00893213">
                  <w:pPr>
                    <w:spacing w:after="0"/>
                    <w:jc w:val="center"/>
                    <w:rPr>
                      <w:sz w:val="16"/>
                      <w:szCs w:val="16"/>
                    </w:rPr>
                  </w:pPr>
                  <w:r w:rsidRPr="00893213">
                    <w:rPr>
                      <w:sz w:val="16"/>
                      <w:szCs w:val="16"/>
                    </w:rPr>
                    <w:t>на территории Гулькевичского поселения в 2016 году</w:t>
                  </w:r>
                </w:p>
                <w:p w:rsidR="00645D46" w:rsidRDefault="00645D46"/>
              </w:txbxContent>
            </v:textbox>
          </v:rect>
        </w:pict>
      </w:r>
      <w:r>
        <w:rPr>
          <w:noProof/>
          <w:lang w:eastAsia="ru-RU"/>
        </w:rPr>
        <w:pict>
          <v:rect id="_x0000_s1027" style="position:absolute;margin-left:472.05pt;margin-top:16.2pt;width:159pt;height:1in;z-index:251659264">
            <v:textbox>
              <w:txbxContent>
                <w:p w:rsidR="00645D46" w:rsidRPr="00893213" w:rsidRDefault="00645D46" w:rsidP="00893213">
                  <w:pPr>
                    <w:spacing w:after="0"/>
                    <w:jc w:val="center"/>
                    <w:rPr>
                      <w:sz w:val="16"/>
                      <w:szCs w:val="16"/>
                    </w:rPr>
                  </w:pPr>
                  <w:r w:rsidRPr="00893213">
                    <w:rPr>
                      <w:sz w:val="16"/>
                      <w:szCs w:val="16"/>
                    </w:rPr>
                    <w:t>ПРИЛОЖЕНИЕ № 2</w:t>
                  </w:r>
                </w:p>
                <w:p w:rsidR="00645D46" w:rsidRPr="00893213" w:rsidRDefault="00645D46" w:rsidP="00893213">
                  <w:pPr>
                    <w:spacing w:after="0"/>
                    <w:jc w:val="center"/>
                    <w:rPr>
                      <w:sz w:val="16"/>
                      <w:szCs w:val="16"/>
                    </w:rPr>
                  </w:pPr>
                  <w:r w:rsidRPr="00893213">
                    <w:rPr>
                      <w:sz w:val="16"/>
                      <w:szCs w:val="16"/>
                    </w:rPr>
                    <w:t>УТВЕРЖДЕНА</w:t>
                  </w:r>
                </w:p>
                <w:p w:rsidR="00645D46" w:rsidRPr="00893213" w:rsidRDefault="00645D46" w:rsidP="00893213">
                  <w:pPr>
                    <w:spacing w:after="0"/>
                    <w:jc w:val="center"/>
                    <w:rPr>
                      <w:sz w:val="16"/>
                      <w:szCs w:val="16"/>
                    </w:rPr>
                  </w:pPr>
                  <w:r w:rsidRPr="00893213">
                    <w:rPr>
                      <w:sz w:val="16"/>
                      <w:szCs w:val="16"/>
                    </w:rPr>
                    <w:t>постановлением администрации муниципального образования</w:t>
                  </w:r>
                  <w:r>
                    <w:t xml:space="preserve"> </w:t>
                  </w:r>
                  <w:r w:rsidRPr="00893213">
                    <w:rPr>
                      <w:sz w:val="16"/>
                      <w:szCs w:val="16"/>
                    </w:rPr>
                    <w:t>Гулькевичский район</w:t>
                  </w:r>
                </w:p>
                <w:p w:rsidR="00645D46" w:rsidRPr="00893213" w:rsidRDefault="00645D46" w:rsidP="00893213">
                  <w:pPr>
                    <w:spacing w:after="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от </w:t>
                  </w:r>
                  <w:r>
                    <w:rPr>
                      <w:sz w:val="16"/>
                      <w:szCs w:val="16"/>
                      <w:u w:val="single"/>
                    </w:rPr>
                    <w:t>27.09.2016</w:t>
                  </w:r>
                  <w:r>
                    <w:rPr>
                      <w:sz w:val="16"/>
                      <w:szCs w:val="16"/>
                    </w:rPr>
                    <w:t xml:space="preserve"> № </w:t>
                  </w:r>
                  <w:r>
                    <w:rPr>
                      <w:sz w:val="16"/>
                      <w:szCs w:val="16"/>
                      <w:u w:val="single"/>
                    </w:rPr>
                    <w:t>1042</w:t>
                  </w:r>
                </w:p>
                <w:p w:rsidR="00645D46" w:rsidRDefault="00645D46"/>
              </w:txbxContent>
            </v:textbox>
          </v:rect>
        </w:pict>
      </w: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698.4pt;height:555pt;visibility:visible">
            <v:imagedata r:id="rId4" o:title=""/>
          </v:shape>
        </w:pict>
      </w:r>
    </w:p>
    <w:sectPr w:rsidR="00645D46" w:rsidSect="008E089F">
      <w:pgSz w:w="15840" w:h="12240" w:orient="landscape" w:code="1"/>
      <w:pgMar w:top="426" w:right="1134" w:bottom="709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93213"/>
    <w:rsid w:val="001A6067"/>
    <w:rsid w:val="0030242D"/>
    <w:rsid w:val="003A3406"/>
    <w:rsid w:val="003D1E24"/>
    <w:rsid w:val="004E051E"/>
    <w:rsid w:val="004E1B82"/>
    <w:rsid w:val="004F29AF"/>
    <w:rsid w:val="005D702A"/>
    <w:rsid w:val="00600A65"/>
    <w:rsid w:val="00645D46"/>
    <w:rsid w:val="00722AF0"/>
    <w:rsid w:val="00734A8E"/>
    <w:rsid w:val="007C0AAD"/>
    <w:rsid w:val="00841A3C"/>
    <w:rsid w:val="00893213"/>
    <w:rsid w:val="008E089F"/>
    <w:rsid w:val="00A93F85"/>
    <w:rsid w:val="00AD5844"/>
    <w:rsid w:val="00AE2674"/>
    <w:rsid w:val="00AF43FD"/>
    <w:rsid w:val="00C37FA3"/>
    <w:rsid w:val="00D55B58"/>
    <w:rsid w:val="00D659D6"/>
    <w:rsid w:val="00D74540"/>
    <w:rsid w:val="00E2520B"/>
    <w:rsid w:val="00E25AEC"/>
    <w:rsid w:val="00E815E3"/>
    <w:rsid w:val="00FF0E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3213"/>
    <w:pPr>
      <w:spacing w:after="160" w:line="259" w:lineRule="auto"/>
    </w:pPr>
    <w:rPr>
      <w:rFonts w:eastAsia="Times New Roman"/>
      <w:lang w:eastAsia="ja-JP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93213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9321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</TotalTime>
  <Pages>1</Pages>
  <Words>0</Words>
  <Characters>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Chistyakov</dc:creator>
  <cp:keywords/>
  <dc:description/>
  <cp:lastModifiedBy>Morozova</cp:lastModifiedBy>
  <cp:revision>5</cp:revision>
  <dcterms:created xsi:type="dcterms:W3CDTF">2015-10-06T12:25:00Z</dcterms:created>
  <dcterms:modified xsi:type="dcterms:W3CDTF">2016-10-07T05:53:00Z</dcterms:modified>
</cp:coreProperties>
</file>